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564C" w:rsidRDefault="005B564C">
      <w:pPr>
        <w:pStyle w:val="Heading1"/>
      </w:pPr>
      <w:r>
        <w:t xml:space="preserve">Week 01: Intro to MATLAB &amp; Basic Algebra </w:t>
      </w:r>
    </w:p>
    <w:p w:rsidR="00B138BB" w:rsidRDefault="005B564C" w:rsidP="005B564C">
      <w:pPr>
        <w:pStyle w:val="ListNumber"/>
      </w:pPr>
      <w:r>
        <w:t>Watch</w:t>
      </w:r>
      <w:r w:rsidR="008B0436">
        <w:t xml:space="preserve"> </w:t>
      </w:r>
      <w:hyperlink r:id="rId7" w:history="1">
        <w:r w:rsidR="008B0436" w:rsidRPr="008B0436">
          <w:rPr>
            <w:rStyle w:val="Hyperlink"/>
          </w:rPr>
          <w:t>video 1</w:t>
        </w:r>
      </w:hyperlink>
      <w:r w:rsidR="008B0436">
        <w:t xml:space="preserve">: </w:t>
      </w:r>
      <w:r>
        <w:t xml:space="preserve"> the introduction to MATLAB video at</w:t>
      </w:r>
    </w:p>
    <w:p w:rsidR="005B564C" w:rsidRDefault="00E9357A" w:rsidP="005B564C">
      <w:pPr>
        <w:pStyle w:val="ListNumber"/>
        <w:numPr>
          <w:ilvl w:val="0"/>
          <w:numId w:val="0"/>
        </w:numPr>
        <w:ind w:left="432"/>
      </w:pPr>
      <w:hyperlink r:id="rId8" w:history="1">
        <w:r w:rsidR="00AD57CC" w:rsidRPr="00BB0CC0">
          <w:rPr>
            <w:rStyle w:val="Hyperlink"/>
          </w:rPr>
          <w:t>https://www.mathworks.com/videos/introduction-to-matlab-81592.html</w:t>
        </w:r>
      </w:hyperlink>
    </w:p>
    <w:p w:rsidR="00187BA9" w:rsidRDefault="00187BA9" w:rsidP="00187BA9">
      <w:pPr>
        <w:pStyle w:val="ListNumber"/>
      </w:pPr>
      <w:r>
        <w:t>Watch the following MATALB User Interface videos,</w:t>
      </w:r>
    </w:p>
    <w:p w:rsidR="00187BA9" w:rsidRDefault="00E9357A" w:rsidP="00ED1996">
      <w:pPr>
        <w:pStyle w:val="ListNumber"/>
        <w:numPr>
          <w:ilvl w:val="0"/>
          <w:numId w:val="17"/>
        </w:numPr>
      </w:pPr>
      <w:hyperlink r:id="rId9" w:history="1">
        <w:r w:rsidR="00187BA9" w:rsidRPr="00187BA9">
          <w:rPr>
            <w:rStyle w:val="Hyperlink"/>
          </w:rPr>
          <w:t>Video 2a</w:t>
        </w:r>
      </w:hyperlink>
      <w:r w:rsidR="00187BA9">
        <w:t>: The user interface- Part 1</w:t>
      </w:r>
      <w:r w:rsidR="00763257">
        <w:t xml:space="preserve"> (5 mins)   </w:t>
      </w:r>
      <w:r w:rsidR="00ED1996">
        <w:t xml:space="preserve"> </w:t>
      </w:r>
      <w:hyperlink r:id="rId10" w:history="1">
        <w:r w:rsidR="00763257" w:rsidRPr="002A33A0">
          <w:rPr>
            <w:rStyle w:val="Hyperlink"/>
          </w:rPr>
          <w:t>https://youtu.be/w1cnxqBaljA</w:t>
        </w:r>
      </w:hyperlink>
      <w:r w:rsidR="00187BA9">
        <w:t xml:space="preserve"> </w:t>
      </w:r>
    </w:p>
    <w:p w:rsidR="00187BA9" w:rsidRDefault="00E9357A" w:rsidP="00187BA9">
      <w:pPr>
        <w:pStyle w:val="ListNumber"/>
        <w:numPr>
          <w:ilvl w:val="0"/>
          <w:numId w:val="17"/>
        </w:numPr>
      </w:pPr>
      <w:hyperlink r:id="rId11" w:history="1">
        <w:r w:rsidR="00187BA9" w:rsidRPr="00187BA9">
          <w:rPr>
            <w:rStyle w:val="Hyperlink"/>
          </w:rPr>
          <w:t>Video 2b</w:t>
        </w:r>
      </w:hyperlink>
      <w:r w:rsidR="00187BA9">
        <w:t>: The user interface- Part 2</w:t>
      </w:r>
      <w:r w:rsidR="00763257">
        <w:t xml:space="preserve"> </w:t>
      </w:r>
      <w:r w:rsidR="00763257">
        <w:t>(</w:t>
      </w:r>
      <w:r w:rsidR="00763257">
        <w:t xml:space="preserve">10 </w:t>
      </w:r>
      <w:r w:rsidR="00763257">
        <w:t xml:space="preserve">mins)    </w:t>
      </w:r>
    </w:p>
    <w:p w:rsidR="00187BA9" w:rsidRDefault="00CF424F" w:rsidP="00CF424F">
      <w:pPr>
        <w:pStyle w:val="ListNumber"/>
        <w:numPr>
          <w:ilvl w:val="0"/>
          <w:numId w:val="0"/>
        </w:numPr>
        <w:ind w:left="1080"/>
      </w:pPr>
      <w:hyperlink r:id="rId12" w:history="1">
        <w:r w:rsidRPr="002A33A0">
          <w:rPr>
            <w:rStyle w:val="Hyperlink"/>
          </w:rPr>
          <w:t>https://youtu.be/No7T3mB5otg</w:t>
        </w:r>
      </w:hyperlink>
      <w:r w:rsidR="00187BA9">
        <w:t xml:space="preserve"> </w:t>
      </w:r>
    </w:p>
    <w:p w:rsidR="00187BA9" w:rsidRDefault="00E9357A" w:rsidP="00187BA9">
      <w:pPr>
        <w:pStyle w:val="ListNumber"/>
        <w:numPr>
          <w:ilvl w:val="0"/>
          <w:numId w:val="17"/>
        </w:numPr>
      </w:pPr>
      <w:hyperlink r:id="rId13" w:history="1">
        <w:r w:rsidR="00187BA9" w:rsidRPr="00ED1996">
          <w:rPr>
            <w:rStyle w:val="Hyperlink"/>
          </w:rPr>
          <w:t>Video 2c</w:t>
        </w:r>
      </w:hyperlink>
      <w:r w:rsidR="00187BA9">
        <w:t>: The user interface- Part 3</w:t>
      </w:r>
      <w:r w:rsidR="00763257">
        <w:t xml:space="preserve"> </w:t>
      </w:r>
      <w:r w:rsidR="00763257">
        <w:t>(</w:t>
      </w:r>
      <w:r w:rsidR="00763257">
        <w:t xml:space="preserve">11 </w:t>
      </w:r>
      <w:r w:rsidR="00763257">
        <w:t xml:space="preserve">mins)    </w:t>
      </w:r>
    </w:p>
    <w:p w:rsidR="00ED1996" w:rsidRDefault="00E9357A" w:rsidP="00ED1996">
      <w:pPr>
        <w:pStyle w:val="ListNumber"/>
        <w:numPr>
          <w:ilvl w:val="0"/>
          <w:numId w:val="0"/>
        </w:numPr>
        <w:ind w:left="1080"/>
      </w:pPr>
      <w:hyperlink r:id="rId14" w:history="1">
        <w:r w:rsidR="00ED1996" w:rsidRPr="00493FDF">
          <w:rPr>
            <w:rStyle w:val="Hyperlink"/>
          </w:rPr>
          <w:t>https://youtu.be/vAH81y</w:t>
        </w:r>
        <w:r w:rsidR="00ED1996" w:rsidRPr="00493FDF">
          <w:rPr>
            <w:rStyle w:val="Hyperlink"/>
          </w:rPr>
          <w:t>Z</w:t>
        </w:r>
        <w:r w:rsidR="00ED1996" w:rsidRPr="00493FDF">
          <w:rPr>
            <w:rStyle w:val="Hyperlink"/>
          </w:rPr>
          <w:t>8nWk</w:t>
        </w:r>
      </w:hyperlink>
      <w:r w:rsidR="00ED1996">
        <w:t xml:space="preserve"> </w:t>
      </w:r>
    </w:p>
    <w:p w:rsidR="00E01EA3" w:rsidRDefault="00E9357A" w:rsidP="00187BA9">
      <w:pPr>
        <w:pStyle w:val="ListNumber"/>
        <w:numPr>
          <w:ilvl w:val="0"/>
          <w:numId w:val="17"/>
        </w:numPr>
      </w:pPr>
      <w:hyperlink r:id="rId15" w:history="1">
        <w:r w:rsidR="00187BA9" w:rsidRPr="00ED1996">
          <w:rPr>
            <w:rStyle w:val="Hyperlink"/>
          </w:rPr>
          <w:t>Video 2d</w:t>
        </w:r>
      </w:hyperlink>
      <w:r w:rsidR="00187BA9">
        <w:t>: The user interface- Part 4</w:t>
      </w:r>
      <w:r w:rsidR="00763257">
        <w:t xml:space="preserve"> </w:t>
      </w:r>
      <w:r w:rsidR="00763257">
        <w:t xml:space="preserve">(5mins)    </w:t>
      </w:r>
    </w:p>
    <w:p w:rsidR="00ED1996" w:rsidRDefault="00E9357A" w:rsidP="00ED1996">
      <w:pPr>
        <w:pStyle w:val="ListNumber"/>
        <w:numPr>
          <w:ilvl w:val="0"/>
          <w:numId w:val="0"/>
        </w:numPr>
        <w:ind w:left="1080"/>
      </w:pPr>
      <w:hyperlink r:id="rId16" w:history="1">
        <w:r w:rsidR="00ED1996" w:rsidRPr="00493FDF">
          <w:rPr>
            <w:rStyle w:val="Hyperlink"/>
          </w:rPr>
          <w:t>https://youtu.b</w:t>
        </w:r>
        <w:r w:rsidR="00ED1996" w:rsidRPr="00493FDF">
          <w:rPr>
            <w:rStyle w:val="Hyperlink"/>
          </w:rPr>
          <w:t>e</w:t>
        </w:r>
        <w:r w:rsidR="00ED1996" w:rsidRPr="00493FDF">
          <w:rPr>
            <w:rStyle w:val="Hyperlink"/>
          </w:rPr>
          <w:t>/D7R999SogAM</w:t>
        </w:r>
      </w:hyperlink>
      <w:r w:rsidR="00ED1996">
        <w:t xml:space="preserve"> </w:t>
      </w:r>
    </w:p>
    <w:p w:rsidR="00187BA9" w:rsidRDefault="00187BA9" w:rsidP="005B564C">
      <w:pPr>
        <w:pStyle w:val="ListNumber"/>
        <w:numPr>
          <w:ilvl w:val="0"/>
          <w:numId w:val="0"/>
        </w:numPr>
        <w:ind w:left="432"/>
      </w:pPr>
    </w:p>
    <w:p w:rsidR="005B564C" w:rsidRDefault="00187BA9" w:rsidP="005B564C">
      <w:pPr>
        <w:pStyle w:val="ListNumber"/>
      </w:pPr>
      <w:r>
        <w:t xml:space="preserve">(Optional): </w:t>
      </w:r>
      <w:r w:rsidR="008B0436">
        <w:t xml:space="preserve">Watch </w:t>
      </w:r>
      <w:hyperlink r:id="rId17" w:history="1">
        <w:r>
          <w:rPr>
            <w:rStyle w:val="Hyperlink"/>
          </w:rPr>
          <w:t>video 3</w:t>
        </w:r>
      </w:hyperlink>
      <w:r w:rsidR="008B0436">
        <w:t xml:space="preserve">: Getting started with MATALB video at </w:t>
      </w:r>
    </w:p>
    <w:p w:rsidR="008B0436" w:rsidRDefault="00E9357A" w:rsidP="008B0436">
      <w:pPr>
        <w:pStyle w:val="ListNumber"/>
        <w:numPr>
          <w:ilvl w:val="0"/>
          <w:numId w:val="0"/>
        </w:numPr>
        <w:ind w:left="432"/>
      </w:pPr>
      <w:hyperlink r:id="rId18" w:history="1">
        <w:r w:rsidR="008B0436" w:rsidRPr="00BB0CC0">
          <w:rPr>
            <w:rStyle w:val="Hyperlink"/>
          </w:rPr>
          <w:t>https://www.mathworks.com/support/search.html/videos/getting-started-with-matlab-68985.html?q=&amp;fq=asset_type_name:video%20category:matlab/getting-started-with-matlab&amp;page=1</w:t>
        </w:r>
      </w:hyperlink>
    </w:p>
    <w:p w:rsidR="008B0436" w:rsidRDefault="008B0436" w:rsidP="008B0436">
      <w:pPr>
        <w:pStyle w:val="ListNumber"/>
        <w:numPr>
          <w:ilvl w:val="0"/>
          <w:numId w:val="0"/>
        </w:numPr>
        <w:ind w:left="432"/>
      </w:pPr>
    </w:p>
    <w:p w:rsidR="00E01EA3" w:rsidRDefault="00187BA9" w:rsidP="00E01EA3">
      <w:pPr>
        <w:pStyle w:val="ListNumber"/>
      </w:pPr>
      <w:r>
        <w:t>(</w:t>
      </w:r>
      <w:r w:rsidR="00E01EA3">
        <w:t>Optional</w:t>
      </w:r>
      <w:r>
        <w:t>)</w:t>
      </w:r>
      <w:r w:rsidR="00E01EA3">
        <w:t xml:space="preserve">: Watch </w:t>
      </w:r>
      <w:hyperlink r:id="rId19" w:history="1">
        <w:r w:rsidR="00E01EA3" w:rsidRPr="00E01EA3">
          <w:rPr>
            <w:rStyle w:val="Hyperlink"/>
          </w:rPr>
          <w:t>video 3</w:t>
        </w:r>
      </w:hyperlink>
      <w:r w:rsidR="00E01EA3">
        <w:t>: MATLAB for New Users</w:t>
      </w:r>
    </w:p>
    <w:p w:rsidR="00B138BB" w:rsidRDefault="00E9357A" w:rsidP="00CF424F">
      <w:pPr>
        <w:pStyle w:val="ListNumber"/>
        <w:numPr>
          <w:ilvl w:val="0"/>
          <w:numId w:val="0"/>
        </w:numPr>
        <w:ind w:left="432"/>
      </w:pPr>
      <w:hyperlink r:id="rId20" w:history="1">
        <w:r w:rsidR="00E01EA3" w:rsidRPr="00BB0CC0">
          <w:rPr>
            <w:rStyle w:val="Hyperlink"/>
          </w:rPr>
          <w:t>https://www.mathworks.com/support/search.html/videos/matlab-for-new-users-1487714181074.html?q=&amp;fq=asset_type_name:video%20category:stats/index&amp;page=1</w:t>
        </w:r>
      </w:hyperlink>
    </w:p>
    <w:sectPr w:rsidR="00B138B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15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9357A" w:rsidRDefault="00E9357A">
      <w:pPr>
        <w:spacing w:after="0" w:line="240" w:lineRule="auto"/>
      </w:pPr>
      <w:r>
        <w:separator/>
      </w:r>
    </w:p>
    <w:p w:rsidR="00E9357A" w:rsidRDefault="00E9357A"/>
    <w:p w:rsidR="00E9357A" w:rsidRDefault="00E9357A"/>
  </w:endnote>
  <w:endnote w:type="continuationSeparator" w:id="0">
    <w:p w:rsidR="00E9357A" w:rsidRDefault="00E9357A">
      <w:pPr>
        <w:spacing w:after="0" w:line="240" w:lineRule="auto"/>
      </w:pPr>
      <w:r>
        <w:continuationSeparator/>
      </w:r>
    </w:p>
    <w:p w:rsidR="00E9357A" w:rsidRDefault="00E9357A"/>
    <w:p w:rsidR="00E9357A" w:rsidRDefault="00E935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781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8BB" w:rsidRDefault="0078086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9357A" w:rsidRDefault="00E9357A">
      <w:pPr>
        <w:spacing w:after="0" w:line="240" w:lineRule="auto"/>
      </w:pPr>
      <w:r>
        <w:separator/>
      </w:r>
    </w:p>
    <w:p w:rsidR="00E9357A" w:rsidRDefault="00E9357A"/>
    <w:p w:rsidR="00E9357A" w:rsidRDefault="00E9357A"/>
  </w:footnote>
  <w:footnote w:type="continuationSeparator" w:id="0">
    <w:p w:rsidR="00E9357A" w:rsidRDefault="00E9357A">
      <w:pPr>
        <w:spacing w:after="0" w:line="240" w:lineRule="auto"/>
      </w:pPr>
      <w:r>
        <w:continuationSeparator/>
      </w:r>
    </w:p>
    <w:p w:rsidR="00E9357A" w:rsidRDefault="00E9357A"/>
    <w:p w:rsidR="00E9357A" w:rsidRDefault="00E935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8A8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E8ED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4E5C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072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3A55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5C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0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BE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CEE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9" w15:restartNumberingAfterBreak="0">
    <w:nsid w:val="FFFFFF89"/>
    <w:multiLevelType w:val="singleLevel"/>
    <w:tmpl w:val="71E4D62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10" w15:restartNumberingAfterBreak="0">
    <w:nsid w:val="163E05C6"/>
    <w:multiLevelType w:val="hybridMultilevel"/>
    <w:tmpl w:val="66B813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DA33D1"/>
    <w:multiLevelType w:val="hybridMultilevel"/>
    <w:tmpl w:val="9F16C02E"/>
    <w:lvl w:ilvl="0" w:tplc="2D128166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D1794"/>
    <w:multiLevelType w:val="hybridMultilevel"/>
    <w:tmpl w:val="5BD4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C301E"/>
    <w:multiLevelType w:val="hybridMultilevel"/>
    <w:tmpl w:val="3A5066DC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4B1B1C5A"/>
    <w:multiLevelType w:val="hybridMultilevel"/>
    <w:tmpl w:val="A3127486"/>
    <w:lvl w:ilvl="0" w:tplc="A96E589A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266CBF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9"/>
    <w:lvlOverride w:ilvl="0">
      <w:startOverride w:val="1"/>
    </w:lvlOverride>
  </w:num>
  <w:num w:numId="13">
    <w:abstractNumId w:val="11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64C"/>
    <w:rsid w:val="00187BA9"/>
    <w:rsid w:val="00242EFD"/>
    <w:rsid w:val="00266282"/>
    <w:rsid w:val="005B564C"/>
    <w:rsid w:val="00763257"/>
    <w:rsid w:val="0078086E"/>
    <w:rsid w:val="008B0436"/>
    <w:rsid w:val="00AD57CC"/>
    <w:rsid w:val="00B138BB"/>
    <w:rsid w:val="00CF424F"/>
    <w:rsid w:val="00E01EA3"/>
    <w:rsid w:val="00E9357A"/>
    <w:rsid w:val="00ED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0F7B1"/>
  <w15:chartTrackingRefBased/>
  <w15:docId w15:val="{81E82D95-011D-854D-A236-FC401702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595959" w:themeColor="text1" w:themeTint="A6"/>
        <w:sz w:val="28"/>
        <w:szCs w:val="28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60"/>
      <w:outlineLvl w:val="2"/>
    </w:pPr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360"/>
      <w:outlineLvl w:val="3"/>
    </w:pPr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360"/>
      <w:outlineLvl w:val="4"/>
    </w:pPr>
    <w:rPr>
      <w:rFonts w:asciiTheme="majorHAnsi" w:eastAsiaTheme="majorEastAsia" w:hAnsiTheme="majorHAnsi" w:cstheme="majorBidi"/>
      <w:b/>
      <w:color w:val="266CBF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360"/>
      <w:outlineLvl w:val="5"/>
    </w:pPr>
    <w:rPr>
      <w:rFonts w:asciiTheme="majorHAnsi" w:eastAsiaTheme="majorEastAsia" w:hAnsiTheme="majorHAnsi" w:cstheme="majorBidi"/>
      <w:b/>
      <w:i/>
      <w:color w:val="266CBF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36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36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360"/>
      <w:outlineLvl w:val="8"/>
    </w:pPr>
    <w:rPr>
      <w:rFonts w:asciiTheme="majorHAnsi" w:eastAsiaTheme="majorEastAsia" w:hAnsiTheme="majorHAnsi" w:cstheme="majorBidi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paragraph" w:styleId="Title">
    <w:name w:val="Title"/>
    <w:basedOn w:val="Normal"/>
    <w:link w:val="TitleChar"/>
    <w:uiPriority w:val="10"/>
    <w:semiHidden/>
    <w:unhideWhenUsed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Bullet">
    <w:name w:val="List Bullet"/>
    <w:basedOn w:val="Normal"/>
    <w:uiPriority w:val="10"/>
    <w:qFormat/>
    <w:pPr>
      <w:numPr>
        <w:numId w:val="13"/>
      </w:numPr>
    </w:p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sz w:val="3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266CBF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olor w:val="266CBF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66CBF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i/>
      <w:color w:val="266CBF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</w:pPr>
    <w:rPr>
      <w:b/>
      <w:i/>
      <w:iCs/>
      <w:color w:val="266CBF" w:themeColor="accent1"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color w:val="266CBF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595959" w:themeColor="text1" w:themeTint="A6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Number">
    <w:name w:val="List Number"/>
    <w:basedOn w:val="Normal"/>
    <w:uiPriority w:val="10"/>
    <w:unhideWhenUsed/>
    <w:qFormat/>
    <w:pPr>
      <w:numPr>
        <w:numId w:val="14"/>
      </w:numPr>
    </w:p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styleId="Hyperlink">
    <w:name w:val="Hyperlink"/>
    <w:basedOn w:val="DefaultParagraphFont"/>
    <w:uiPriority w:val="99"/>
    <w:unhideWhenUsed/>
    <w:rPr>
      <w:color w:val="266CB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7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424F"/>
    <w:rPr>
      <w:color w:val="8956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hworks.com/videos/introduction-to-matlab-81592.html" TargetMode="External"/><Relationship Id="rId13" Type="http://schemas.openxmlformats.org/officeDocument/2006/relationships/hyperlink" Target="https://youtu.be/vAH81yZ8nWk" TargetMode="External"/><Relationship Id="rId18" Type="http://schemas.openxmlformats.org/officeDocument/2006/relationships/hyperlink" Target="https://www.mathworks.com/support/search.html/videos/getting-started-with-matlab-68985.html?q=&amp;fq=asset_type_name:video%20category:matlab/getting-started-with-matlab&amp;page=1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mathworks.com/videos/introduction-to-matlab-81592.html" TargetMode="External"/><Relationship Id="rId12" Type="http://schemas.openxmlformats.org/officeDocument/2006/relationships/hyperlink" Target="https://youtu.be/No7T3mB5otg" TargetMode="External"/><Relationship Id="rId17" Type="http://schemas.openxmlformats.org/officeDocument/2006/relationships/hyperlink" Target="https://www.mathworks.com/support/search.html/videos/getting-started-with-matlab-68985.html?q=&amp;fq=asset_type_name:video%20category:matlab/getting-started-with-matlab&amp;page=1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youtu.be/D7R999SogAM" TargetMode="External"/><Relationship Id="rId20" Type="http://schemas.openxmlformats.org/officeDocument/2006/relationships/hyperlink" Target="https://www.mathworks.com/support/search.html/videos/matlab-for-new-users-1487714181074.html?q=&amp;fq=asset_type_name:video%20category:stats/index&amp;page=1" TargetMode="External"/><Relationship Id="rId29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No7T3mB5otg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youtu.be/D7R999SogAM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youtu.be/w1cnxqBaljA" TargetMode="External"/><Relationship Id="rId19" Type="http://schemas.openxmlformats.org/officeDocument/2006/relationships/hyperlink" Target="https://www.mathworks.com/support/search.html/videos/matlab-for-new-users-1487714181074.html?q=&amp;fq=asset_type_name:video%20category:stats/index&amp;page=1" TargetMode="External"/><Relationship Id="rId31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youtu.be/w1cnxqBaljA" TargetMode="External"/><Relationship Id="rId14" Type="http://schemas.openxmlformats.org/officeDocument/2006/relationships/hyperlink" Target="https://youtu.be/vAH81yZ8nWk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li19/Library/Containers/com.microsoft.Word/Data/Library/Application%20Support/Microsoft/Office/16.0/DTS/Search/%7b7A2402BF-6B3A-F74E-9805-0829209E57E3%7dtf10002083.dotx" TargetMode="External"/></Relationships>
</file>

<file path=word/theme/theme1.xml><?xml version="1.0" encoding="utf-8"?>
<a:theme xmlns:a="http://schemas.openxmlformats.org/drawingml/2006/main" name="Office Theme">
  <a:themeElements>
    <a:clrScheme name="Make a List">
      <a:dk1>
        <a:sysClr val="windowText" lastClr="000000"/>
      </a:dk1>
      <a:lt1>
        <a:sysClr val="window" lastClr="FFFFFF"/>
      </a:lt1>
      <a:dk2>
        <a:srgbClr val="081424"/>
      </a:dk2>
      <a:lt2>
        <a:srgbClr val="EBEBEB"/>
      </a:lt2>
      <a:accent1>
        <a:srgbClr val="266CBF"/>
      </a:accent1>
      <a:accent2>
        <a:srgbClr val="EF8271"/>
      </a:accent2>
      <a:accent3>
        <a:srgbClr val="5DB372"/>
      </a:accent3>
      <a:accent4>
        <a:srgbClr val="E5C34E"/>
      </a:accent4>
      <a:accent5>
        <a:srgbClr val="F18846"/>
      </a:accent5>
      <a:accent6>
        <a:srgbClr val="8956A5"/>
      </a:accent6>
      <a:hlink>
        <a:srgbClr val="266CBF"/>
      </a:hlink>
      <a:folHlink>
        <a:srgbClr val="8956A5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F9792BA-8E83-4362-8353-0292B727BFE8}"/>
</file>

<file path=customXml/itemProps2.xml><?xml version="1.0" encoding="utf-8"?>
<ds:datastoreItem xmlns:ds="http://schemas.openxmlformats.org/officeDocument/2006/customXml" ds:itemID="{01C48179-5EE8-4B72-AC8E-905CFC03B4F9}"/>
</file>

<file path=customXml/itemProps3.xml><?xml version="1.0" encoding="utf-8"?>
<ds:datastoreItem xmlns:ds="http://schemas.openxmlformats.org/officeDocument/2006/customXml" ds:itemID="{75BFFD43-BC09-4F28-ADAC-516FD648A692}"/>
</file>

<file path=docProps/app.xml><?xml version="1.0" encoding="utf-8"?>
<Properties xmlns="http://schemas.openxmlformats.org/officeDocument/2006/extended-properties" xmlns:vt="http://schemas.openxmlformats.org/officeDocument/2006/docPropsVTypes">
  <Template>{7A2402BF-6B3A-F74E-9805-0829209E57E3}tf10002083.dotx</Template>
  <TotalTime>88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Lin Li</cp:lastModifiedBy>
  <cp:revision>4</cp:revision>
  <dcterms:created xsi:type="dcterms:W3CDTF">2020-07-17T22:54:00Z</dcterms:created>
  <dcterms:modified xsi:type="dcterms:W3CDTF">2020-08-05T21:25:00Z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TF10002046</vt:lpwstr>
  </property>
  <property fmtid="{D5CDD505-2E9C-101B-9397-08002B2CF9AE}" pid="3" name="ContentTypeId">
    <vt:lpwstr>0x0101007222C76DF9BD8349B0CA3C9A1AA4C548</vt:lpwstr>
  </property>
</Properties>
</file>